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F0" w:rsidRDefault="005C71F0" w:rsidP="0059463C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0.5pt">
            <v:imagedata r:id="rId5" o:title=""/>
          </v:shape>
        </w:pict>
      </w:r>
    </w:p>
    <w:p w:rsidR="005C71F0" w:rsidRPr="00ED3769" w:rsidRDefault="005C71F0" w:rsidP="0059463C">
      <w:pPr>
        <w:pStyle w:val="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МУНИЦИПАЛЬНОЕ СОБРАНИЕ</w:t>
      </w:r>
    </w:p>
    <w:p w:rsidR="005C71F0" w:rsidRPr="00ED3769" w:rsidRDefault="005C71F0" w:rsidP="0059463C">
      <w:pPr>
        <w:pStyle w:val="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5C71F0" w:rsidRPr="00ED3769" w:rsidRDefault="005C71F0" w:rsidP="0059463C">
      <w:pPr>
        <w:pStyle w:val="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5C71F0" w:rsidRPr="00ED3769" w:rsidRDefault="005C71F0" w:rsidP="0059463C">
      <w:pPr>
        <w:pStyle w:val="BodyText"/>
        <w:jc w:val="center"/>
        <w:rPr>
          <w:b/>
          <w:sz w:val="28"/>
          <w:szCs w:val="28"/>
        </w:rPr>
      </w:pPr>
    </w:p>
    <w:p w:rsidR="005C71F0" w:rsidRPr="002B6402" w:rsidRDefault="005C71F0" w:rsidP="0059463C">
      <w:pPr>
        <w:pStyle w:val="BodyText"/>
        <w:jc w:val="center"/>
        <w:rPr>
          <w:b/>
          <w:sz w:val="28"/>
          <w:szCs w:val="28"/>
        </w:rPr>
      </w:pPr>
      <w:r w:rsidRPr="002B6402">
        <w:rPr>
          <w:b/>
          <w:sz w:val="28"/>
          <w:szCs w:val="28"/>
        </w:rPr>
        <w:t>РЕШЕНИЕ</w:t>
      </w:r>
    </w:p>
    <w:p w:rsidR="005C71F0" w:rsidRDefault="005C71F0" w:rsidP="0059463C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марта 2016</w:t>
      </w:r>
      <w:r w:rsidRPr="0059463C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332</w:t>
      </w:r>
    </w:p>
    <w:p w:rsidR="005C71F0" w:rsidRPr="0059463C" w:rsidRDefault="005C71F0" w:rsidP="0059463C">
      <w:pPr>
        <w:pStyle w:val="BodyText"/>
        <w:jc w:val="center"/>
        <w:rPr>
          <w:b/>
          <w:sz w:val="28"/>
          <w:szCs w:val="28"/>
        </w:rPr>
      </w:pPr>
    </w:p>
    <w:p w:rsidR="005C71F0" w:rsidRPr="0085501D" w:rsidRDefault="005C71F0" w:rsidP="0085501D">
      <w:pPr>
        <w:pStyle w:val="NoSpacing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501D">
        <w:rPr>
          <w:rFonts w:ascii="Times New Roman" w:hAnsi="Times New Roman"/>
          <w:b/>
          <w:sz w:val="28"/>
          <w:szCs w:val="28"/>
        </w:rPr>
        <w:t>Об уполномоченном органе на осуществление контроля в сфере закупок товаров, работ, услуг для обеспечения муниципальных нужд, а также согласование применения закрытых способов определения поставщиков (подрядчиков, исполнителей)</w:t>
      </w:r>
    </w:p>
    <w:p w:rsidR="005C71F0" w:rsidRPr="0059463C" w:rsidRDefault="005C71F0" w:rsidP="0085501D">
      <w:pPr>
        <w:jc w:val="center"/>
        <w:rPr>
          <w:rFonts w:ascii="Times New Roman" w:hAnsi="Times New Roman"/>
          <w:sz w:val="28"/>
          <w:szCs w:val="28"/>
        </w:rPr>
      </w:pPr>
    </w:p>
    <w:p w:rsidR="005C71F0" w:rsidRDefault="005C71F0" w:rsidP="0059463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9463C">
        <w:rPr>
          <w:rFonts w:ascii="Times New Roman" w:hAnsi="Times New Roman"/>
          <w:sz w:val="28"/>
          <w:szCs w:val="28"/>
        </w:rPr>
        <w:t>В целях реализации положений Федерального закона от 05 апреля 2013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63C">
        <w:rPr>
          <w:rFonts w:ascii="Times New Roman" w:hAnsi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нужд», в соответствии с Уставом Новобур</w:t>
      </w:r>
      <w:r>
        <w:rPr>
          <w:rFonts w:ascii="Times New Roman" w:hAnsi="Times New Roman"/>
          <w:sz w:val="28"/>
          <w:szCs w:val="28"/>
        </w:rPr>
        <w:t xml:space="preserve">асского муниципального района, муниципальное Собрание </w:t>
      </w:r>
      <w:r w:rsidRPr="0059463C">
        <w:rPr>
          <w:rFonts w:ascii="Times New Roman" w:hAnsi="Times New Roman"/>
          <w:sz w:val="28"/>
          <w:szCs w:val="28"/>
        </w:rPr>
        <w:t>РЕШИЛО</w:t>
      </w:r>
      <w:r w:rsidRPr="0059463C">
        <w:rPr>
          <w:rFonts w:ascii="Times New Roman" w:hAnsi="Times New Roman"/>
          <w:b/>
          <w:sz w:val="28"/>
          <w:szCs w:val="28"/>
        </w:rPr>
        <w:t>:</w:t>
      </w: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Pr="0085501D" w:rsidRDefault="005C71F0" w:rsidP="0085501D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5501D">
        <w:rPr>
          <w:rFonts w:ascii="Times New Roman" w:hAnsi="Times New Roman"/>
          <w:sz w:val="28"/>
          <w:szCs w:val="28"/>
        </w:rPr>
        <w:t>Определить администрацию Новобур</w:t>
      </w:r>
      <w:r>
        <w:rPr>
          <w:rFonts w:ascii="Times New Roman" w:hAnsi="Times New Roman"/>
          <w:sz w:val="28"/>
          <w:szCs w:val="28"/>
        </w:rPr>
        <w:t>асского муниципального района (</w:t>
      </w:r>
      <w:r w:rsidRPr="0085501D">
        <w:rPr>
          <w:rFonts w:ascii="Times New Roman" w:hAnsi="Times New Roman"/>
          <w:sz w:val="28"/>
          <w:szCs w:val="28"/>
        </w:rPr>
        <w:t>комиссия по контролю в сфере закупок) органом, уполномоченным на осуществление контроля в сфере закупок товаров, работ, услуг для обеспечения муниципальных нужд, а также согласование применения закрытых способов определения поставщиков (подрядчиков, исполнителей).</w:t>
      </w:r>
    </w:p>
    <w:p w:rsidR="005C71F0" w:rsidRPr="0059463C" w:rsidRDefault="005C71F0" w:rsidP="00456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9463C">
        <w:rPr>
          <w:rFonts w:ascii="Times New Roman" w:hAnsi="Times New Roman"/>
          <w:sz w:val="28"/>
          <w:szCs w:val="28"/>
        </w:rPr>
        <w:t>. Настоя</w:t>
      </w:r>
      <w:r>
        <w:rPr>
          <w:rFonts w:ascii="Times New Roman" w:hAnsi="Times New Roman"/>
          <w:sz w:val="28"/>
          <w:szCs w:val="28"/>
        </w:rPr>
        <w:t>щее решение вступает в силу со дня его подписания</w:t>
      </w:r>
      <w:r w:rsidRPr="000B422E">
        <w:rPr>
          <w:rFonts w:ascii="Times New Roman" w:hAnsi="Times New Roman"/>
          <w:sz w:val="28"/>
          <w:szCs w:val="28"/>
        </w:rPr>
        <w:t>.</w:t>
      </w:r>
    </w:p>
    <w:p w:rsidR="005C71F0" w:rsidRPr="0059463C" w:rsidRDefault="005C71F0" w:rsidP="00456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946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59463C">
        <w:rPr>
          <w:rFonts w:ascii="Times New Roman" w:hAnsi="Times New Roman"/>
          <w:sz w:val="28"/>
          <w:szCs w:val="28"/>
        </w:rPr>
        <w:t xml:space="preserve">астоящее решение </w:t>
      </w:r>
      <w:r>
        <w:rPr>
          <w:rFonts w:ascii="Times New Roman" w:hAnsi="Times New Roman"/>
          <w:sz w:val="28"/>
          <w:szCs w:val="28"/>
        </w:rPr>
        <w:t xml:space="preserve">подлежит опубликованию в МУП «Редакция Новобурасской </w:t>
      </w:r>
      <w:r w:rsidRPr="0059463C">
        <w:rPr>
          <w:rFonts w:ascii="Times New Roman" w:hAnsi="Times New Roman"/>
          <w:sz w:val="28"/>
          <w:szCs w:val="28"/>
        </w:rPr>
        <w:t xml:space="preserve"> районной газете «Наше время»</w:t>
      </w:r>
      <w:r>
        <w:rPr>
          <w:rFonts w:ascii="Times New Roman" w:hAnsi="Times New Roman"/>
          <w:sz w:val="28"/>
          <w:szCs w:val="28"/>
        </w:rPr>
        <w:t>»</w:t>
      </w:r>
      <w:r w:rsidRPr="0059463C">
        <w:rPr>
          <w:rFonts w:ascii="Times New Roman" w:hAnsi="Times New Roman"/>
          <w:sz w:val="28"/>
          <w:szCs w:val="28"/>
        </w:rPr>
        <w:t xml:space="preserve">. </w:t>
      </w:r>
    </w:p>
    <w:p w:rsidR="005C71F0" w:rsidRDefault="005C71F0" w:rsidP="00456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1F0" w:rsidRDefault="005C71F0" w:rsidP="00456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1F0" w:rsidRDefault="005C71F0" w:rsidP="00456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1F0" w:rsidRDefault="005C71F0" w:rsidP="00456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1F0" w:rsidRPr="0059463C" w:rsidRDefault="005C71F0" w:rsidP="00456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463C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5C71F0" w:rsidRPr="0059463C" w:rsidRDefault="005C71F0" w:rsidP="00456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463C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59463C">
        <w:rPr>
          <w:rFonts w:ascii="Times New Roman" w:hAnsi="Times New Roman"/>
          <w:b/>
          <w:sz w:val="28"/>
          <w:szCs w:val="28"/>
        </w:rPr>
        <w:t>Ю.И.Батраев</w:t>
      </w:r>
    </w:p>
    <w:p w:rsidR="005C71F0" w:rsidRDefault="005C71F0" w:rsidP="00456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5C71F0" w:rsidRDefault="005C71F0" w:rsidP="00456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 w:rsidP="0085501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71F0" w:rsidRDefault="005C71F0"/>
    <w:sectPr w:rsidR="005C71F0" w:rsidSect="00AE6FB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77D1"/>
    <w:multiLevelType w:val="hybridMultilevel"/>
    <w:tmpl w:val="92B00C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9C4620"/>
    <w:multiLevelType w:val="hybridMultilevel"/>
    <w:tmpl w:val="33CEAF88"/>
    <w:lvl w:ilvl="0" w:tplc="99A86F6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4233B47"/>
    <w:multiLevelType w:val="hybridMultilevel"/>
    <w:tmpl w:val="B4E0A53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FE46D39"/>
    <w:multiLevelType w:val="hybridMultilevel"/>
    <w:tmpl w:val="E70A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E775BE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9016BC9"/>
    <w:multiLevelType w:val="hybridMultilevel"/>
    <w:tmpl w:val="738C21B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13C1F59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5240F99"/>
    <w:multiLevelType w:val="hybridMultilevel"/>
    <w:tmpl w:val="AC26E202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F420B75"/>
    <w:multiLevelType w:val="multilevel"/>
    <w:tmpl w:val="CCF6AD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3">
    <w:nsid w:val="75A33177"/>
    <w:multiLevelType w:val="hybridMultilevel"/>
    <w:tmpl w:val="8CC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CC58E9"/>
    <w:multiLevelType w:val="hybridMultilevel"/>
    <w:tmpl w:val="34D4FCC6"/>
    <w:lvl w:ilvl="0" w:tplc="C1BA8692">
      <w:start w:val="1"/>
      <w:numFmt w:val="decimal"/>
      <w:lvlText w:val="%1."/>
      <w:lvlJc w:val="left"/>
      <w:pPr>
        <w:ind w:left="900" w:hanging="360"/>
      </w:pPr>
      <w:rPr>
        <w:rFonts w:ascii="Calibri" w:hAnsi="Calibri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3"/>
  </w:num>
  <w:num w:numId="5">
    <w:abstractNumId w:val="4"/>
  </w:num>
  <w:num w:numId="6">
    <w:abstractNumId w:val="11"/>
  </w:num>
  <w:num w:numId="7">
    <w:abstractNumId w:val="15"/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  <w:num w:numId="12">
    <w:abstractNumId w:val="14"/>
  </w:num>
  <w:num w:numId="13">
    <w:abstractNumId w:val="9"/>
  </w:num>
  <w:num w:numId="14">
    <w:abstractNumId w:val="5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67B"/>
    <w:rsid w:val="000037F2"/>
    <w:rsid w:val="0003067B"/>
    <w:rsid w:val="000B2105"/>
    <w:rsid w:val="000B422E"/>
    <w:rsid w:val="000D18BD"/>
    <w:rsid w:val="000D6F63"/>
    <w:rsid w:val="00104BBF"/>
    <w:rsid w:val="00110D1D"/>
    <w:rsid w:val="001851C7"/>
    <w:rsid w:val="001A2D88"/>
    <w:rsid w:val="001A33A1"/>
    <w:rsid w:val="001B056D"/>
    <w:rsid w:val="001B468B"/>
    <w:rsid w:val="001D05BD"/>
    <w:rsid w:val="00205B8C"/>
    <w:rsid w:val="0021465E"/>
    <w:rsid w:val="00294E1C"/>
    <w:rsid w:val="002B44FE"/>
    <w:rsid w:val="002B45AB"/>
    <w:rsid w:val="002B6402"/>
    <w:rsid w:val="002E3418"/>
    <w:rsid w:val="002E556F"/>
    <w:rsid w:val="00355309"/>
    <w:rsid w:val="00386639"/>
    <w:rsid w:val="003A79A1"/>
    <w:rsid w:val="003B35A8"/>
    <w:rsid w:val="003C310B"/>
    <w:rsid w:val="00405EC0"/>
    <w:rsid w:val="0043143B"/>
    <w:rsid w:val="00454A54"/>
    <w:rsid w:val="00456328"/>
    <w:rsid w:val="004A6FA5"/>
    <w:rsid w:val="004B58B8"/>
    <w:rsid w:val="004C18F4"/>
    <w:rsid w:val="004D4576"/>
    <w:rsid w:val="004E2471"/>
    <w:rsid w:val="005124AE"/>
    <w:rsid w:val="005164DF"/>
    <w:rsid w:val="005443B6"/>
    <w:rsid w:val="00586127"/>
    <w:rsid w:val="0058646A"/>
    <w:rsid w:val="0059463C"/>
    <w:rsid w:val="005C71F0"/>
    <w:rsid w:val="00626C57"/>
    <w:rsid w:val="006A46D0"/>
    <w:rsid w:val="006D2F7F"/>
    <w:rsid w:val="007011CB"/>
    <w:rsid w:val="00703E09"/>
    <w:rsid w:val="007301ED"/>
    <w:rsid w:val="007F78A8"/>
    <w:rsid w:val="0084685F"/>
    <w:rsid w:val="0085501D"/>
    <w:rsid w:val="0087230A"/>
    <w:rsid w:val="008D66E4"/>
    <w:rsid w:val="008F6B14"/>
    <w:rsid w:val="0090239E"/>
    <w:rsid w:val="009176FF"/>
    <w:rsid w:val="00933040"/>
    <w:rsid w:val="00936413"/>
    <w:rsid w:val="009377D9"/>
    <w:rsid w:val="00971A49"/>
    <w:rsid w:val="009B3C12"/>
    <w:rsid w:val="009B7B49"/>
    <w:rsid w:val="00A03DBB"/>
    <w:rsid w:val="00A31400"/>
    <w:rsid w:val="00A423A9"/>
    <w:rsid w:val="00A662D4"/>
    <w:rsid w:val="00A752F7"/>
    <w:rsid w:val="00AE0494"/>
    <w:rsid w:val="00AE6FB7"/>
    <w:rsid w:val="00AF07A9"/>
    <w:rsid w:val="00AF596D"/>
    <w:rsid w:val="00B149A1"/>
    <w:rsid w:val="00B20BFB"/>
    <w:rsid w:val="00B24D29"/>
    <w:rsid w:val="00B328C7"/>
    <w:rsid w:val="00B712D8"/>
    <w:rsid w:val="00C33727"/>
    <w:rsid w:val="00C51CB5"/>
    <w:rsid w:val="00C52973"/>
    <w:rsid w:val="00C90458"/>
    <w:rsid w:val="00C91AB1"/>
    <w:rsid w:val="00CA6BDF"/>
    <w:rsid w:val="00CB1754"/>
    <w:rsid w:val="00CC173E"/>
    <w:rsid w:val="00CF4789"/>
    <w:rsid w:val="00D677AE"/>
    <w:rsid w:val="00D76E3F"/>
    <w:rsid w:val="00D8286B"/>
    <w:rsid w:val="00D87153"/>
    <w:rsid w:val="00DD6F67"/>
    <w:rsid w:val="00DF03DC"/>
    <w:rsid w:val="00E21D86"/>
    <w:rsid w:val="00E22EAC"/>
    <w:rsid w:val="00ED3769"/>
    <w:rsid w:val="00ED418C"/>
    <w:rsid w:val="00F17676"/>
    <w:rsid w:val="00F32695"/>
    <w:rsid w:val="00F70B9D"/>
    <w:rsid w:val="00F76B32"/>
    <w:rsid w:val="00F84E8D"/>
    <w:rsid w:val="00F9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F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3067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067B"/>
    <w:rPr>
      <w:rFonts w:ascii="Arial" w:hAnsi="Arial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semiHidden/>
    <w:rsid w:val="0003067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3067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067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03067B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uiPriority w:val="99"/>
    <w:rsid w:val="0003067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3067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3067B"/>
    <w:rPr>
      <w:rFonts w:ascii="Times New Roman" w:hAnsi="Times New Roman" w:cs="Times New Roman"/>
      <w:b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067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3067B"/>
    <w:rPr>
      <w:rFonts w:ascii="Courier New" w:hAnsi="Courier New" w:cs="Times New Roman"/>
      <w:sz w:val="20"/>
      <w:szCs w:val="20"/>
    </w:rPr>
  </w:style>
  <w:style w:type="paragraph" w:customStyle="1" w:styleId="ConsPlusTitle">
    <w:name w:val="ConsPlusTitle"/>
    <w:uiPriority w:val="99"/>
    <w:rsid w:val="0003067B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BodyText">
    <w:name w:val="Body Text"/>
    <w:basedOn w:val="Normal"/>
    <w:link w:val="BodyTextChar"/>
    <w:uiPriority w:val="99"/>
    <w:rsid w:val="0059463C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DF"/>
    <w:rPr>
      <w:rFonts w:cs="Times New Roman"/>
    </w:rPr>
  </w:style>
  <w:style w:type="paragraph" w:customStyle="1" w:styleId="1">
    <w:name w:val="Без интервала1"/>
    <w:uiPriority w:val="99"/>
    <w:rsid w:val="0059463C"/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85501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8550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1</Pages>
  <Words>180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User_MS</cp:lastModifiedBy>
  <cp:revision>24</cp:revision>
  <cp:lastPrinted>2016-03-03T08:30:00Z</cp:lastPrinted>
  <dcterms:created xsi:type="dcterms:W3CDTF">2013-12-10T08:40:00Z</dcterms:created>
  <dcterms:modified xsi:type="dcterms:W3CDTF">2016-03-11T04:32:00Z</dcterms:modified>
</cp:coreProperties>
</file>